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217E5E" w14:paraId="2f25544" w14:textId="2f25544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E4593" w:rsidRDefault="00CE4593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684A86">
        <w:t>Gr1 405/2019-2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E4593" w:rsidRDefault="00CE4593">
      <w:pPr>
        <w:jc w:val="right"/>
      </w:pPr>
    </w:p>
    <w:p w:rsidR="00684A86" w:rsidP="00684A86" w:rsidRDefault="00684A86">
      <w:pPr>
        <w:spacing w:line="360" w:lineRule="auto"/>
        <w:jc w:val="center"/>
      </w:pPr>
      <w:bookmarkStart w:name="Naslov" w:id="2"/>
      <w:bookmarkEnd w:id="2"/>
      <w:r>
        <w:t xml:space="preserve">R E P U B L I K </w:t>
      </w:r>
      <w:r w:rsidR="006204FC">
        <w:t>A   H R V A T S K A</w:t>
      </w:r>
    </w:p>
    <w:p w:rsidR="00C00699" w:rsidP="00684A86" w:rsidRDefault="00684A86">
      <w:pPr>
        <w:spacing w:line="360" w:lineRule="auto"/>
        <w:jc w:val="center"/>
      </w:pPr>
      <w:r>
        <w:t>R J E Š E N J E</w:t>
      </w:r>
    </w:p>
    <w:p w:rsidR="00C00699" w:rsidP="00684A86" w:rsidRDefault="00C00699">
      <w:pPr>
        <w:spacing w:line="360" w:lineRule="auto"/>
        <w:jc w:val="center"/>
      </w:pPr>
    </w:p>
    <w:p w:rsidR="00684A86" w:rsidP="00CE4593" w:rsidRDefault="00684A86">
      <w:pPr>
        <w:ind w:firstLine="720"/>
      </w:pPr>
      <w:bookmarkStart w:name="Pocetak" w:id="3"/>
      <w:bookmarkEnd w:id="3"/>
      <w:r>
        <w:t>Vrhovni sud Republike Hrvatske po sutkinji Marini Paulić, u ovršnoj stvari ovrhovoditelja CREDO BANKA d.d. u stečaju, Split, Zrinjsko Frankopanska 58, zastupana po stečajnoj upraviteljici Ankici Čenić, Split, Pup</w:t>
      </w:r>
      <w:r w:rsidR="007F1ADE">
        <w:t xml:space="preserve">ačićeva 1/3, </w:t>
      </w:r>
      <w:r w:rsidR="00217E5E">
        <w:t xml:space="preserve">protiv ovršenika </w:t>
      </w:r>
      <w:r>
        <w:t>CALLUNA d.o.o. u stečaju, Split, Tolstojeva 49, OIB: 18059846821, zastupana po stečajnom upravitelju Draganu Bijelić, dipl.oec. iz Šibenika, Triglavska 2a, radi ovrhe na nekretninama, odlučujući o sukobu nadležnosti između Općinskog suda u Splitu, koji se oglasio stvarno nenadležnim rješenjem poslovni broj Ovr-3755/17 od 18. listopada 2017. i Trgovačkog suda u Splitu, koji je izazvao sukob nadležnosti dopisom poslovni broj St-2162/15-52 od 28. listopada 2019., dana 13. prosinca 2019.</w:t>
      </w:r>
      <w:r w:rsidR="002C2218">
        <w:t>,</w:t>
      </w:r>
    </w:p>
    <w:p w:rsidR="00CE4593" w:rsidP="00CE4593" w:rsidRDefault="00CE4593"/>
    <w:p w:rsidR="00CE4593" w:rsidP="00CE4593" w:rsidRDefault="00CE4593"/>
    <w:p w:rsidR="002C2218" w:rsidP="00CE4593" w:rsidRDefault="002C2218">
      <w:pPr>
        <w:jc w:val="center"/>
      </w:pPr>
      <w:r>
        <w:t>r i j e š i o   j e:</w:t>
      </w:r>
    </w:p>
    <w:p w:rsidR="00684A86" w:rsidP="00CE4593" w:rsidRDefault="00684A86"/>
    <w:p w:rsidR="00CE4593" w:rsidP="00CE4593" w:rsidRDefault="00CE4593"/>
    <w:p w:rsidR="002C2218" w:rsidP="00CE4593" w:rsidRDefault="00684A86">
      <w:pPr>
        <w:ind w:firstLine="720"/>
      </w:pPr>
      <w:r>
        <w:t>Za postupanje u ovom predmetu nadležan je Općinski sud u Splitu.</w:t>
      </w:r>
    </w:p>
    <w:p w:rsidR="00CE4593" w:rsidP="00CE4593" w:rsidRDefault="00CE4593"/>
    <w:p w:rsidR="00CE4593" w:rsidP="00CE4593" w:rsidRDefault="00CE4593"/>
    <w:p w:rsidR="002C2218" w:rsidP="00CE4593" w:rsidRDefault="002C2218">
      <w:pPr>
        <w:jc w:val="center"/>
      </w:pPr>
      <w:r>
        <w:t>Obrazloženje</w:t>
      </w:r>
    </w:p>
    <w:p w:rsidR="00684A86" w:rsidP="00CE4593" w:rsidRDefault="00684A86"/>
    <w:p w:rsidR="00CE4593" w:rsidP="00CE4593" w:rsidRDefault="00CE4593">
      <w:pPr>
        <w:tabs>
          <w:tab w:val="left" w:pos="3686"/>
        </w:tabs>
      </w:pPr>
    </w:p>
    <w:p w:rsidR="00684A86" w:rsidP="00CE4593" w:rsidRDefault="00684A86">
      <w:pPr>
        <w:ind w:firstLine="720"/>
      </w:pPr>
      <w:r>
        <w:t xml:space="preserve">Općinski sud u Splitu rješenjem poslovnog broja Ovr-3755/17 od 18. listopada 2017., oglasio se stvarno nenadležnim za postupanje u predmetnom ovršnom postupku te riješio da će se predmet po pravomoćnosti ustupiti Trgovačkom sudu u Splitu na daljnje postupanje, smatrajući da je taj sud stvarno i mjesno nadležan sukladno odredbi </w:t>
      </w:r>
      <w:r w:rsidR="00BB40D5">
        <w:t>čl.</w:t>
      </w:r>
      <w:r>
        <w:t xml:space="preserve"> 169. st. 6. i 7. Stečajnog zakona </w:t>
      </w:r>
      <w:r w:rsidR="00BB40D5">
        <w:t>(„Narodne novine“, broj 71/15 -</w:t>
      </w:r>
      <w:r>
        <w:t xml:space="preserve"> dalje: SZ).</w:t>
      </w:r>
    </w:p>
    <w:p w:rsidR="00684A86" w:rsidP="00CE4593" w:rsidRDefault="00684A86"/>
    <w:p w:rsidR="00684A86" w:rsidP="00CE4593" w:rsidRDefault="00F50AD9">
      <w:pPr>
        <w:ind w:firstLine="720"/>
      </w:pPr>
      <w:r>
        <w:t xml:space="preserve">Prethodno je Općinski sud </w:t>
      </w:r>
      <w:r w:rsidR="00684A86">
        <w:t>u Splitu donio rješenje poslovni broj Ovr-5182/12 od 6. ožujka 2017., kojim je utvrdio prekid postupka u predmetnom ovršnom postupku zbog otvaranja stečajnog postupka nad ovršenikom.</w:t>
      </w:r>
    </w:p>
    <w:p w:rsidR="00684A86" w:rsidP="00CE4593" w:rsidRDefault="00684A86"/>
    <w:p w:rsidR="00684A86" w:rsidP="00CE4593" w:rsidRDefault="00684A86">
      <w:pPr>
        <w:ind w:firstLine="720"/>
      </w:pPr>
      <w:r>
        <w:lastRenderedPageBreak/>
        <w:t>Trgovački sud u Splitu, dopisom poslovni broj 28. listopada 2019. izazvao je sukob nadležnosti smatrajući da je za odlučivanje u ovom predmetu, na temelju odredbe čl. 441. st. 2. SZ nadležan Općinski sud u Splitu.</w:t>
      </w:r>
    </w:p>
    <w:p w:rsidR="00684A86" w:rsidP="00CE4593" w:rsidRDefault="00684A86"/>
    <w:p w:rsidR="00684A86" w:rsidP="00CE4593" w:rsidRDefault="00684A86">
      <w:pPr>
        <w:ind w:firstLine="720"/>
      </w:pPr>
      <w:r>
        <w:t xml:space="preserve">Iz stanja spisa slijedi da je nad dužnikom-ovršenikom </w:t>
      </w:r>
      <w:r w:rsidR="00A30D57">
        <w:t>CALLUNA</w:t>
      </w:r>
      <w:r>
        <w:t xml:space="preserve"> d.d. Split rješenjem Trgovačkog suda u Splitu poslovni broj St-2162/15 od 9. rujna 2016. otvoren stečajni postupak.</w:t>
      </w:r>
    </w:p>
    <w:p w:rsidR="00684A86" w:rsidP="00CE4593" w:rsidRDefault="00684A86"/>
    <w:p w:rsidR="00684A86" w:rsidP="00CE4593" w:rsidRDefault="00684A86">
      <w:pPr>
        <w:ind w:firstLine="720"/>
      </w:pPr>
      <w:r>
        <w:t>Odredbama čl. 169. st. 6. do 8. SZ propisano je da se postupci ovrhe i osiguranja po prijedlogu razlučnih vjerovnika koji su u tijeku u vrijeme otvaranja stečajnog postupka prekidaju; da će prekinute postupke ovrhe i osiguranja nastaviti sud koji vodi stečajni postupak primjenom pravila o unovčenju predmeta na kojima postoji razlučno pravo u stečajnom postupku; da je sud koji vodi postupak ovrhe ili osiguranja iz st. 6. tog članka dužan u roku od osam dana od dana otvaranja stečajnog postupka rješenjem utvrditi prekid postupka, oglasiti se nenadležnim i ustupiti predmet sudu koji vodi stečajni postupak.</w:t>
      </w:r>
    </w:p>
    <w:p w:rsidR="00684A86" w:rsidP="00CE4593" w:rsidRDefault="00684A86"/>
    <w:p w:rsidR="00684A86" w:rsidP="00CE4593" w:rsidRDefault="00684A86">
      <w:pPr>
        <w:ind w:firstLine="720"/>
      </w:pPr>
      <w:r>
        <w:t>Nadalje, odredbom čl. 441. st. 1. SZ propisano je da će se stečajni postupci pokrenuti prije stupanja na snagu toga Zakona dovršiti prema odredbama Stečajnog zakona koji je bio na snazi u vrijeme njihova pokretanja, dok je odredbom čl. 441. st. 2. SZ propisano da se, između ostalog, odredbe čl. 169. st. 5. do 8. SZ iznimno primjenjuju na postupke koji su u tijeku, osim ako su radnje na koje se odnose započete prije stupanja na snagu toga Zakona.</w:t>
      </w:r>
    </w:p>
    <w:p w:rsidR="00684A86" w:rsidP="00CE4593" w:rsidRDefault="00684A86"/>
    <w:p w:rsidR="00684A86" w:rsidP="00CE4593" w:rsidRDefault="00684A86">
      <w:pPr>
        <w:ind w:firstLine="720"/>
      </w:pPr>
      <w:r>
        <w:t xml:space="preserve">Člankom 98. st. 5. Stečajnog zakona </w:t>
      </w:r>
      <w:r w:rsidR="00A01BC4">
        <w:t>(„Narodne novine“, broj</w:t>
      </w:r>
      <w:r>
        <w:t xml:space="preserve"> 44/96, 29/99, 129/00, 123/03, 82/06, 116/10, 25/12 i 133/12 - dalje: SZ/96), između ostalog, bilo propisano da će prekinute postupke ovrhe i osiguranja koje su pokrenuli razlučni vjerovnici prije otvaranja stečajnog postupka, nastaviti i provesti ovršni sud po pravilima ovršnog postupka.</w:t>
      </w:r>
    </w:p>
    <w:p w:rsidR="00684A86" w:rsidP="00CE4593" w:rsidRDefault="00684A86"/>
    <w:p w:rsidR="00684A86" w:rsidP="00CE4593" w:rsidRDefault="00684A86">
      <w:pPr>
        <w:ind w:firstLine="720"/>
      </w:pPr>
      <w:r>
        <w:t>Ovršni postupak pokrenut je prijedlogom za ovrhu pred Općinskim sudom u Splitu dana 10. kolovoza 2012. povodom kojeg je Općinski sud u Splitu donio rje</w:t>
      </w:r>
      <w:r w:rsidR="00A51FB6">
        <w:t>šenje poslovni broj Ovr-5182/12</w:t>
      </w:r>
      <w:r>
        <w:t xml:space="preserve"> od 27. kolovoza 2012. </w:t>
      </w:r>
    </w:p>
    <w:p w:rsidR="00684A86" w:rsidP="00CE4593" w:rsidRDefault="00684A86"/>
    <w:p w:rsidR="00684A86" w:rsidP="00CE4593" w:rsidRDefault="00684A86">
      <w:pPr>
        <w:ind w:firstLine="720"/>
      </w:pPr>
      <w:r>
        <w:t xml:space="preserve">U predmetnom ovršnom postupku primjenjuje se Ovršni zakon </w:t>
      </w:r>
      <w:r w:rsidR="00A51FB6">
        <w:t>(„Narodne novine“, broj</w:t>
      </w:r>
      <w:r>
        <w:t xml:space="preserve"> 57/96, 29/99, 42/00, 173/03, 194/03, 151/04, 88/05 i 67/08</w:t>
      </w:r>
      <w:r w:rsidR="00A51FB6">
        <w:t xml:space="preserve"> </w:t>
      </w:r>
      <w:r>
        <w:t>-</w:t>
      </w:r>
      <w:r w:rsidR="00A51FB6">
        <w:t xml:space="preserve"> </w:t>
      </w:r>
      <w:r>
        <w:t>dalje: OZ), na temelju odredbe čl. 369. Ovršnog zakona („Narodne novine“</w:t>
      </w:r>
      <w:r w:rsidR="00A51FB6">
        <w:t>,</w:t>
      </w:r>
      <w:r>
        <w:t xml:space="preserve"> broj 112/12, 25/13, 93/14, 55/16 i 73/17).</w:t>
      </w:r>
    </w:p>
    <w:p w:rsidR="00684A86" w:rsidP="00CE4593" w:rsidRDefault="00684A86"/>
    <w:p w:rsidR="00684A86" w:rsidP="00CE4593" w:rsidRDefault="00684A86">
      <w:pPr>
        <w:ind w:firstLine="720"/>
      </w:pPr>
      <w:r>
        <w:t xml:space="preserve">Prema odredbi čl. 75. Ovršnog zakona </w:t>
      </w:r>
      <w:r w:rsidR="00A51FB6">
        <w:t>(„Narodne novine“, broj</w:t>
      </w:r>
      <w:r>
        <w:t xml:space="preserve"> 112/12, 25/13 i 93/14) ovrha na nekretnini provodi se zabilježbom ovrhe u zemljišnoj knjizi, utvrđenjem vrijednosti nekretnine, prodajom nekretnine i namirenjem ovrhovoditelja iz iznosa dobivenoga prodajom.</w:t>
      </w:r>
    </w:p>
    <w:p w:rsidR="00A51FB6" w:rsidP="00CE4593" w:rsidRDefault="00A51FB6"/>
    <w:p w:rsidR="00684A86" w:rsidP="00CE4593" w:rsidRDefault="00684A86">
      <w:pPr>
        <w:ind w:firstLine="720"/>
      </w:pPr>
      <w:r>
        <w:t>R</w:t>
      </w:r>
      <w:r w:rsidR="00A51FB6">
        <w:t xml:space="preserve">ješenjem poslovni broj Z-1824/12 </w:t>
      </w:r>
      <w:r>
        <w:t>od 3. siječnja 2014. provedena je zabilježba rješenja o o</w:t>
      </w:r>
      <w:r w:rsidR="00A51FB6">
        <w:t xml:space="preserve">vrsi poslovni broj Ovr-5182/12 </w:t>
      </w:r>
      <w:r>
        <w:t>od 27. kolovoza 2012., u zemljišnoj knjizi, dakle, provedena je ovršna radnja.</w:t>
      </w:r>
    </w:p>
    <w:p w:rsidR="00684A86" w:rsidP="00CE4593" w:rsidRDefault="00684A86"/>
    <w:p w:rsidR="00684A86" w:rsidP="00CE4593" w:rsidRDefault="00684A86">
      <w:pPr>
        <w:ind w:firstLine="720"/>
      </w:pPr>
      <w:r>
        <w:t>Zbog navedenog nema mjesta iznimnoj primjeni odredbi čl. 169. st. 5. do 8. SZ u ovoj ovršnoj stvari u smislu čl. 441. st. 2. SZ, već je za postupanje u ovom predmetu, na temelju odredbe čl. 441. st. 1. SZ, nadležan Općinski sud u Splitu, kao sud koji već proveo ovršnu radnju.</w:t>
      </w:r>
    </w:p>
    <w:p w:rsidR="00684A86" w:rsidP="00CE4593" w:rsidRDefault="00684A86"/>
    <w:p w:rsidR="00684A86" w:rsidP="00CE4593" w:rsidRDefault="00684A86">
      <w:pPr>
        <w:ind w:firstLine="720"/>
      </w:pPr>
      <w:r>
        <w:t>Slijedom iznesenog na temelju odredbi čl. 23. st. 2. i 3. ZPP u svezi s čl. 19. st. 1. OZ odlučeno je kao u izreci.</w:t>
      </w:r>
    </w:p>
    <w:p w:rsidR="00C00699" w:rsidP="00CE4593" w:rsidRDefault="00C00699"/>
    <w:p w:rsidR="00C00699" w:rsidP="00CE4593" w:rsidRDefault="00C00699">
      <w:pPr>
        <w:jc w:val="center"/>
      </w:pPr>
      <w:r>
        <w:t xml:space="preserve">Zagreb, </w:t>
      </w:r>
      <w:bookmarkStart w:name="Datum" w:id="4"/>
      <w:bookmarkEnd w:id="4"/>
      <w:r w:rsidR="00684A86">
        <w:t>13. prosinca 2019.</w:t>
      </w:r>
    </w:p>
    <w:p w:rsidR="00C00699" w:rsidP="00CE4593" w:rsidRDefault="00C00699"/>
    <w:p w:rsidR="00F50AD9" w:rsidP="00CE4593" w:rsidRDefault="00F50AD9">
      <w:pPr>
        <w:tabs>
          <w:tab w:val="left" w:pos="3969"/>
          <w:tab w:val="left" w:pos="7088"/>
        </w:tabs>
        <w:ind w:firstLine="6521"/>
      </w:pPr>
      <w:bookmarkStart w:name="Potpis" w:id="5"/>
      <w:bookmarkEnd w:id="5"/>
      <w:r>
        <w:t>Sutkinja:</w:t>
      </w:r>
    </w:p>
    <w:p w:rsidR="00C00699" w:rsidP="00CE4593" w:rsidRDefault="00F50AD9">
      <w:pPr>
        <w:tabs>
          <w:tab w:val="left" w:pos="3969"/>
          <w:tab w:val="left" w:pos="7088"/>
        </w:tabs>
        <w:ind w:firstLine="6237"/>
      </w:pPr>
      <w:r>
        <w:t>Marina Paulić</w:t>
      </w:r>
      <w:r w:rsidR="00CE4593">
        <w:t>, v. r.</w:t>
      </w:r>
    </w:p>
    <w:p w:rsidR="00CE4593" w:rsidP="00CE4593" w:rsidRDefault="00CE4593">
      <w:pPr>
        <w:tabs>
          <w:tab w:val="left" w:pos="3969"/>
          <w:tab w:val="left" w:pos="7088"/>
        </w:tabs>
        <w:ind w:firstLine="6663"/>
      </w:pPr>
    </w:p>
    <w:p w:rsidRPr="00C867A1" w:rsidR="00CE4593" w:rsidP="00CE4593" w:rsidRDefault="00CE4593">
      <w:pPr>
        <w:ind w:left="5245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ZA TOČNOST OTPRAVKA</w:t>
      </w:r>
    </w:p>
    <w:p w:rsidRPr="00C867A1" w:rsidR="00CE4593" w:rsidP="00CE4593" w:rsidRDefault="00CE4593">
      <w:pPr>
        <w:ind w:left="5245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Ovlašteni službenik:</w:t>
      </w:r>
    </w:p>
    <w:p w:rsidRPr="00C867A1" w:rsidR="00CE4593" w:rsidP="00CE4593" w:rsidRDefault="00CE4593">
      <w:pPr>
        <w:ind w:left="5245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Voditelj Pisarnice za prijem i otpremu</w:t>
      </w:r>
    </w:p>
    <w:p w:rsidRPr="00C867A1" w:rsidR="00CE4593" w:rsidP="00CE4593" w:rsidRDefault="00CE4593">
      <w:pPr>
        <w:ind w:left="5245"/>
        <w:jc w:val="center"/>
        <w:rPr>
          <w:color w:val="000000"/>
          <w:szCs w:val="24"/>
        </w:rPr>
      </w:pPr>
    </w:p>
    <w:p w:rsidRPr="00CE4593" w:rsidR="00CE4593" w:rsidP="00CE4593" w:rsidRDefault="00CE4593">
      <w:pPr>
        <w:ind w:left="5245"/>
        <w:jc w:val="center"/>
        <w:rPr>
          <w:color w:val="400040"/>
          <w:szCs w:val="24"/>
        </w:rPr>
      </w:pPr>
      <w:r w:rsidRPr="00C867A1">
        <w:rPr>
          <w:color w:val="000000"/>
          <w:szCs w:val="24"/>
        </w:rPr>
        <w:t>Mirko Paša</w:t>
      </w:r>
    </w:p>
    <w:sectPr w:rsidRPr="00CE4593" w:rsidR="00CE4593" w:rsidSect="00CE4593">
      <w:headerReference w:type="default" r:id="rId9"/>
      <w:pgSz w:w="11906" w:h="16838"/>
      <w:pgMar w:top="1985" w:right="1418" w:bottom="1560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4A86" w:rsidRDefault="00684A86">
      <w:r>
        <w:separator/>
      </w:r>
    </w:p>
  </w:endnote>
  <w:endnote w:type="continuationSeparator" w:id="0">
    <w:p w:rsidR="00684A86" w:rsidRDefault="00684A8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4A86" w:rsidRDefault="00684A86">
      <w:r>
        <w:separator/>
      </w:r>
    </w:p>
  </w:footnote>
  <w:footnote w:type="continuationSeparator" w:id="0">
    <w:p w:rsidR="00684A86" w:rsidRDefault="00684A8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4A86" w:rsidRDefault="00684A86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DF106D">
      <w:rPr>
        <w:noProof/>
      </w:rPr>
      <w:t>3</w:t>
    </w:r>
    <w:r>
      <w:fldChar w:fldCharType="end"/>
    </w:r>
    <w:r>
      <w:t xml:space="preserve"> -</w:t>
    </w:r>
    <w:r>
      <w:tab/>
      <w:t>Gr1 405/2019-2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A86"/>
    <w:rsid w:val="000B1D67"/>
    <w:rsid w:val="001C5F8F"/>
    <w:rsid w:val="00217E5E"/>
    <w:rsid w:val="002776FC"/>
    <w:rsid w:val="002C2218"/>
    <w:rsid w:val="002D4BDE"/>
    <w:rsid w:val="00314C88"/>
    <w:rsid w:val="00373474"/>
    <w:rsid w:val="00467BFD"/>
    <w:rsid w:val="004F1DE7"/>
    <w:rsid w:val="005B75D4"/>
    <w:rsid w:val="006204FC"/>
    <w:rsid w:val="006322D8"/>
    <w:rsid w:val="00684A86"/>
    <w:rsid w:val="00690173"/>
    <w:rsid w:val="006A7398"/>
    <w:rsid w:val="007B0D20"/>
    <w:rsid w:val="007F1ADE"/>
    <w:rsid w:val="009401B4"/>
    <w:rsid w:val="00A01BC4"/>
    <w:rsid w:val="00A30D57"/>
    <w:rsid w:val="00A51FB6"/>
    <w:rsid w:val="00AA2546"/>
    <w:rsid w:val="00BB40D5"/>
    <w:rsid w:val="00C00699"/>
    <w:rsid w:val="00CE4593"/>
    <w:rsid w:val="00DB4099"/>
    <w:rsid w:val="00DF106D"/>
    <w:rsid w:val="00E05F91"/>
    <w:rsid w:val="00EB3AD2"/>
    <w:rsid w:val="00F37BAA"/>
    <w:rsid w:val="00F50AD9"/>
    <w:rsid w:val="00F700E4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700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00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00E4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00E4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00E4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0E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0E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0E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Gr 1-405/2019-2</izvorni_sadrzaj>
    <derivirana_varijabla naziv="DomainObject.Oznaka_1">Gr 1-405/2019-2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Paulić</izvorni_sadrzaj>
    <derivirana_varijabla naziv="DomainObject.DonositeljOdluke.Prezime_1">Paulić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2019.</izvorni_sadrzaj>
    <derivirana_varijabla naziv="DomainObject.Predmet.DatumOsnivanja_1">30.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Marina Paulić</izvorni_sadrzaj>
    <derivirana_varijabla naziv="DomainObject.Predmet.Izvjestitelj_1">Marina Paulić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Gr 1-405/2019</izvorni_sadrzaj>
    <derivirana_varijabla naziv="DomainObject.Predmet.OznakaBroj_1">Gr 1-405/2019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CALLUNA društvo s ograničenom odgovornošću za trgovinu i usluge u stečaju</izvorni_sadrzaj>
    <derivirana_varijabla naziv="DomainObject.Predmet.ProtustrankaFormated_1">  CALLUNA društvo s ograničenom odgovornošću za trgovinu i usluge u stečaju</derivirana_varijabla>
  </DomainObject.Predmet.ProtustrankaFormated>
  <DomainObject.Predmet.ProtustrankaFormatedOIB>
    <izvorni_sadrzaj>  CALLUNA društvo s ograničenom odgovornošću za trgovinu i usluge u stečaju, OIB 18059846821</izvorni_sadrzaj>
    <derivirana_varijabla naziv="DomainObject.Predmet.ProtustrankaFormatedOIB_1">  CALLUNA društvo s ograničenom odgovornošću za trgovinu i usluge u stečaju, OIB 18059846821</derivirana_varijabla>
  </DomainObject.Predmet.ProtustrankaFormatedOIB>
  <DomainObject.Predmet.ProtustrankaFormatedWithAdress>
    <izvorni_sadrzaj> CALLUNA društvo s ograničenom odgovornošću za trgovinu i usluge u stečaju, Tolstojeva 49, 21000 Split</izvorni_sadrzaj>
    <derivirana_varijabla naziv="DomainObject.Predmet.ProtustrankaFormatedWithAdress_1"> CALLUNA društvo s ograničenom odgovornošću za trgovinu i usluge u stečaju, Tolstojeva 49, 21000 Split</derivirana_varijabla>
  </DomainObject.Predmet.ProtustrankaFormatedWithAdress>
  <DomainObject.Predmet.ProtustrankaFormatedWithAdressOIB>
    <izvorni_sadrzaj> CALLUNA društvo s ograničenom odgovornošću za trgovinu i usluge u stečaju, OIB 18059846821, Tolstojeva 49, 21000 Split</izvorni_sadrzaj>
    <derivirana_varijabla naziv="DomainObject.Predmet.ProtustrankaFormatedWithAdressOIB_1"> CALLUNA društvo s ograničenom odgovornošću za trgovinu i usluge u stečaju, OIB 18059846821, Tolstojeva 49, 21000 Split</derivirana_varijabla>
  </DomainObject.Predmet.ProtustrankaFormatedWithAdressOIB>
  <DomainObject.Predmet.ProtustrankaWithAdress>
    <izvorni_sadrzaj>CALLUNA društvo s ograničenom odgovornošću za trgovinu i usluge u stečaju Tolstojeva 49, 21000 Split</izvorni_sadrzaj>
    <derivirana_varijabla naziv="DomainObject.Predmet.ProtustrankaWithAdress_1">CALLUNA društvo s ograničenom odgovornošću za trgovinu i usluge u stečaju Tolstojeva 49, 21000 Split</derivirana_varijabla>
  </DomainObject.Predmet.ProtustrankaWithAdress>
  <DomainObject.Predmet.ProtustrankaWithAdressOIB>
    <izvorni_sadrzaj>CALLUNA društvo s ograničenom odgovornošću za trgovinu i usluge u stečaju, OIB 18059846821, Tolstojeva 49, 21000 Split</izvorni_sadrzaj>
    <derivirana_varijabla naziv="DomainObject.Predmet.ProtustrankaWithAdressOIB_1">CALLUNA društvo s ograničenom odgovornošću za trgovinu i usluge u stečaju, OIB 18059846821, Tolstojeva 49, 21000 Split</derivirana_varijabla>
  </DomainObject.Predmet.ProtustrankaWithAdressOIB>
  <DomainObject.Predmet.ProtustrankaNazivFormated>
    <izvorni_sadrzaj>CALLUNA društvo s ograničenom odgovornošću za trgovinu i usluge u stečaju</izvorni_sadrzaj>
    <derivirana_varijabla naziv="DomainObject.Predmet.ProtustrankaNazivFormated_1">CALLUNA društvo s ograničenom odgovornošću za trgovinu i usluge u stečaju</derivirana_varijabla>
  </DomainObject.Predmet.ProtustrankaNazivFormated>
  <DomainObject.Predmet.ProtustrankaNazivFormatedOIB>
    <izvorni_sadrzaj>CALLUNA društvo s ograničenom odgovornošću za trgovinu i usluge u stečaju, OIB 18059846821</izvorni_sadrzaj>
    <derivirana_varijabla naziv="DomainObject.Predmet.ProtustrankaNazivFormatedOIB_1">CALLUNA društvo s ograničenom odgovornošću za trgovinu i usluge u stečaju, OIB 18059846821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IV - Građanski</izvorni_sadrzaj>
    <derivirana_varijabla naziv="DomainObject.Predmet.Referada.Naziv_1">Vijeće IV - Građanski</derivirana_varijabla>
  </DomainObject.Predmet.Referada.Naziv>
  <DomainObject.Predmet.Referada.Oznaka>
    <izvorni_sadrzaj>IV</izvorni_sadrzaj>
    <derivirana_varijabla naziv="DomainObject.Predmet.Referada.Oznaka_1">IV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Marina Paulić</izvorni_sadrzaj>
    <derivirana_varijabla naziv="DomainObject.Predmet.Referada.Sudac_1">Marina Paulić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KEMOKOMPLEKS, društvo s ograničenom odgovornošću za trgovinu i usluge</izvorni_sadrzaj>
    <derivirana_varijabla naziv="DomainObject.Predmet.StrankaFormated_1">  FINANCIJSKA AGENCIJA, RC SPLIT; KEMOKOMPLEKS, društvo s ograničenom odgovornošću za trgovinu i usluge</derivirana_varijabla>
  </DomainObject.Predmet.StrankaFormated>
  <DomainObject.Predmet.StrankaFormatedOIB>
    <izvorni_sadrzaj>  FINANCIJSKA AGENCIJA, RC SPLIT, OIB 85821130368; KEMOKOMPLEKS, društvo s ograničenom odgovornošću za trgovinu i usluge, OIB 31268189480</izvorni_sadrzaj>
    <derivirana_varijabla naziv="DomainObject.Predmet.StrankaFormatedOIB_1">  FINANCIJSKA AGENCIJA, RC SPLIT, OIB 85821130368; KEMOKOMPLEKS, društvo s ograničenom odgovornošću za trgovinu i usluge, OIB 31268189480</derivirana_varijabla>
  </DomainObject.Predmet.StrankaFormatedOIB>
  <DomainObject.Predmet.StrankaFormatedWithAdress>
    <izvorni_sadrzaj> FINANCIJSKA AGENCIJA, RC SPLIT, Mažuranićevo šetalište 24 b, 21000 Split; KEMOKOMPLEKS, društvo s ograničenom odgovornošću za trgovinu i usluge, Perkovčeva 2, 10000 Zagreb</izvorni_sadrzaj>
    <derivirana_varijabla naziv="DomainObject.Predmet.StrankaFormatedWithAdress_1"> FINANCIJSKA AGENCIJA, RC SPLIT, Mažuranićevo šetalište 24 b, 21000 Split; KEMOKOMPLEKS, društvo s ograničenom odgovornošću za trgovinu i usluge, Perkovčeva 2, 10000 Zagreb</derivirana_varijabla>
  </DomainObject.Predmet.StrankaFormatedWithAdress>
  <DomainObject.Predmet.StrankaFormatedWithAdressOIB>
    <izvorni_sadrzaj> FINANCIJSKA AGENCIJA, RC SPLIT, OIB 85821130368, Mažuranićevo šetalište 24 b, 21000 Split; KEMOKOMPLEKS, društvo s ograničenom odgovornošću za trgovinu i usluge, OIB 31268189480, Perkovčeva 2, 10000 Zagreb</izvorni_sadrzaj>
    <derivirana_varijabla naziv="DomainObject.Predmet.StrankaFormatedWithAdressOIB_1"> FINANCIJSKA AGENCIJA, RC SPLIT, OIB 85821130368, Mažuranićevo šetalište 24 b, 21000 Split; KEMOKOMPLEKS, društvo s ograničenom odgovornošću za trgovinu i usluge, OIB 31268189480, Perkovčeva 2, 10000 Zagreb</derivirana_varijabla>
  </DomainObject.Predmet.StrankaFormatedWithAdressOIB>
  <DomainObject.Predmet.StrankaWithAdress>
    <izvorni_sadrzaj>FINANCIJSKA AGENCIJA, RC SPLIT Mažuranićevo šetalište 24 b,21000 Split,KEMOKOMPLEKS, društvo s ograničenom odgovornošću za trgovinu i usluge Perkovčeva 2,10000 Zagreb</izvorni_sadrzaj>
    <derivirana_varijabla naziv="DomainObject.Predmet.StrankaWithAdress_1">FINANCIJSKA AGENCIJA, RC SPLIT Mažuranićevo šetalište 24 b,21000 Split,KEMOKOMPLEKS, društvo s ograničenom odgovornošću za trgovinu i usluge Perkovčeva 2,10000 Zagreb</derivirana_varijabla>
  </DomainObject.Predmet.StrankaWithAdress>
  <DomainObject.Predmet.StrankaWithAdressOIB>
    <izvorni_sadrzaj>FINANCIJSKA AGENCIJA, RC SPLIT, OIB 85821130368, Mažuranićevo šetalište 24 b,21000 Split,KEMOKOMPLEKS, društvo s ograničenom odgovornošću za trgovinu i usluge, OIB 31268189480, Perkovčeva 2,10000 Zagreb</izvorni_sadrzaj>
    <derivirana_varijabla naziv="DomainObject.Predmet.StrankaWithAdressOIB_1">FINANCIJSKA AGENCIJA, RC SPLIT, OIB 85821130368, Mažuranićevo šetalište 24 b,21000 Split,KEMOKOMPLEKS, društvo s ograničenom odgovornošću za trgovinu i usluge, OIB 31268189480, Perkovčeva 2,10000 Zagreb</derivirana_varijabla>
  </DomainObject.Predmet.StrankaWithAdressOIB>
  <DomainObject.Predmet.StrankaNazivFormated>
    <izvorni_sadrzaj>FINANCIJSKA AGENCIJA, RC SPLIT,KEMOKOMPLEKS, društvo s ograničenom odgovornošću za trgovinu i usluge</izvorni_sadrzaj>
    <derivirana_varijabla naziv="DomainObject.Predmet.StrankaNazivFormated_1">FINANCIJSKA AGENCIJA, RC SPLIT,KEMOKOMPLEKS, društvo s ograničenom odgovornošću za trgovinu i usluge</derivirana_varijabla>
  </DomainObject.Predmet.StrankaNazivFormated>
  <DomainObject.Predmet.StrankaNazivFormatedOIB>
    <izvorni_sadrzaj>FINANCIJSKA AGENCIJA, RC SPLIT, OIB 85821130368,KEMOKOMPLEKS, društvo s ograničenom odgovornošću za trgovinu i usluge, OIB 31268189480</izvorni_sadrzaj>
    <derivirana_varijabla naziv="DomainObject.Predmet.StrankaNazivFormatedOIB_1">FINANCIJSKA AGENCIJA, RC SPLIT, OIB 85821130368,KEMOKOMPLEKS, društvo s ograničenom odgovornošću za trgovinu i usluge, OIB 31268189480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sukob nadležnosti </izvorni_sadrzaj>
    <derivirana_varijabla naziv="DomainObject.Predmet.VrstaSpora.Naziv_1">sukob nadležnosti </derivirana_varijabla>
  </DomainObject.Predmet.VrstaSpora.Naziv>
  <DomainObject.Predmet.Zapisnicar>
    <izvorni_sadrzaj>Danijela Lemaić</izvorni_sadrzaj>
    <derivirana_varijabla naziv="DomainObject.Predmet.Zapisnicar_1">Danijela Lemaić</derivirana_varijabla>
  </DomainObject.Predmet.Zapisnicar>
  <DomainObject.Predmet.StrankaListFormated>
    <izvorni_sadrzaj>
      <item>FINANCIJSKA AGENCIJA, RC SPLIT</item>
      <item>KEMOKOMPLEKS, društvo s ograničenom odgovornošću za trgovinu i usluge</item>
    </izvorni_sadrzaj>
    <derivirana_varijabla naziv="DomainObject.Predmet.StrankaListFormated_1">
      <item>FINANCIJSKA AGENCIJA, RC SPLIT</item>
      <item>KEMOKOMPLEKS, društvo s ograničenom odgovornošću za trgovinu i usluge</item>
    </derivirana_varijabla>
  </DomainObject.Predmet.StrankaListFormated>
  <DomainObject.Predmet.StrankaListFormatedOIB>
    <izvorni_sadrzaj>
      <item>FINANCIJSKA AGENCIJA, RC SPLIT, OIB 85821130368</item>
      <item>KEMOKOMPLEKS, društvo s ograničenom odgovornošću za trgovinu i usluge, OIB 31268189480</item>
    </izvorni_sadrzaj>
    <derivirana_varijabla naziv="DomainObject.Predmet.StrankaListFormatedOIB_1">
      <item>FINANCIJSKA AGENCIJA, RC SPLIT, OIB 85821130368</item>
      <item>KEMOKOMPLEKS, društvo s ograničenom odgovornošću za trgovinu i usluge, OIB 31268189480</item>
    </derivirana_varijabla>
  </DomainObject.Predmet.StrankaListFormatedOIB>
  <DomainObject.Predmet.StrankaListFormatedWithAdress>
    <izvorni_sadrzaj>
      <item>FINANCIJSKA AGENCIJA, RC SPLIT, Mažuranićevo šetalište 24 b, 21000 Split</item>
      <item>KEMOKOMPLEKS, društvo s ograničenom odgovornošću za trgovinu i usluge, Perkovčeva 2, 10000 Zagreb</item>
    </izvorni_sadrzaj>
    <derivirana_varijabla naziv="DomainObject.Predmet.StrankaListFormatedWithAdress_1">
      <item>FINANCIJSKA AGENCIJA, RC SPLIT, Mažuranićevo šetalište 24 b, 21000 Split</item>
      <item>KEMOKOMPLEKS, društvo s ograničenom odgovornošću za trgovinu i usluge, Perkovčeva 2,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KEMOKOMPLEKS, društvo s ograničenom odgovornošću za trgovinu i usluge, OIB 31268189480, Perkovčeva 2, 10000 Zagreb</item>
    </izvorni_sadrzaj>
    <derivirana_varijabla naziv="DomainObject.Predmet.StrankaListFormatedWithAdressOIB_1">
      <item>FINANCIJSKA AGENCIJA, RC SPLIT, OIB 85821130368, Mažuranićevo šetalište 24 b, 21000 Split</item>
      <item>KEMOKOMPLEKS, društvo s ograničenom odgovornošću za trgovinu i usluge, OIB 31268189480, Perkovčeva 2, 10000 Zagreb</item>
    </derivirana_varijabla>
  </DomainObject.Predmet.StrankaListFormatedWithAdressOIB>
  <DomainObject.Predmet.StrankaListNazivFormated>
    <izvorni_sadrzaj>
      <item>FINANCIJSKA AGENCIJA, RC SPLIT</item>
      <item>KEMOKOMPLEKS, društvo s ograničenom odgovornošću za trgovinu i usluge</item>
    </izvorni_sadrzaj>
    <derivirana_varijabla naziv="DomainObject.Predmet.StrankaListNazivFormated_1">
      <item>FINANCIJSKA AGENCIJA, RC SPLIT</item>
      <item>KEMOKOMPLEKS, društvo s ograničenom odgovornošću za trgovinu i usluge</item>
    </derivirana_varijabla>
  </DomainObject.Predmet.StrankaListNazivFormated>
  <DomainObject.Predmet.StrankaListNazivFormatedOIB>
    <izvorni_sadrzaj>
      <item>FINANCIJSKA AGENCIJA, RC SPLIT, OIB 85821130368</item>
      <item>KEMOKOMPLEKS, društvo s ograničenom odgovornošću za trgovinu i usluge, OIB 31268189480</item>
    </izvorni_sadrzaj>
    <derivirana_varijabla naziv="DomainObject.Predmet.StrankaListNazivFormatedOIB_1">
      <item>FINANCIJSKA AGENCIJA, RC SPLIT, OIB 85821130368</item>
      <item>KEMOKOMPLEKS, društvo s ograničenom odgovornošću za trgovinu i usluge, OIB 31268189480</item>
    </derivirana_varijabla>
  </DomainObject.Predmet.StrankaListNazivFormatedOIB>
  <DomainObject.Predmet.ProtuStrankaListFormated>
    <izvorni_sadrzaj>
      <item>CALLUNA društvo s ograničenom odgovornošću za trgovinu i usluge u stečaju</item>
    </izvorni_sadrzaj>
    <derivirana_varijabla naziv="DomainObject.Predmet.ProtuStrankaListFormated_1">
      <item>CALLUNA društvo s ograničenom odgovornošću za trgovinu i usluge u stečaju</item>
    </derivirana_varijabla>
  </DomainObject.Predmet.ProtuStrankaListFormated>
  <DomainObject.Predmet.ProtuStrankaListFormatedOIB>
    <izvorni_sadrzaj>
      <item>CALLUNA društvo s ograničenom odgovornošću za trgovinu i usluge u stečaju, OIB 18059846821</item>
    </izvorni_sadrzaj>
    <derivirana_varijabla naziv="DomainObject.Predmet.ProtuStrankaListFormatedOIB_1">
      <item>CALLUNA društvo s ograničenom odgovornošću za trgovinu i usluge u stečaju, OIB 18059846821</item>
    </derivirana_varijabla>
  </DomainObject.Predmet.ProtuStrankaListFormatedOIB>
  <DomainObject.Predmet.ProtuStrankaListFormatedWithAdress>
    <izvorni_sadrzaj>
      <item>CALLUNA društvo s ograničenom odgovornošću za trgovinu i usluge u stečaju, Tolstojeva 49, 21000 Split</item>
    </izvorni_sadrzaj>
    <derivirana_varijabla naziv="DomainObject.Predmet.ProtuStrankaListFormatedWithAdress_1">
      <item>CALLUNA društvo s ograničenom odgovornošću za trgovinu i usluge u stečaju, Tolstojeva 49, 21000 Split</item>
    </derivirana_varijabla>
  </DomainObject.Predmet.ProtuStrankaListFormatedWithAdress>
  <DomainObject.Predmet.ProtuStrankaListFormatedWithAdressOIB>
    <izvorni_sadrzaj>
      <item>CALLUNA društvo s ograničenom odgovornošću za trgovinu i usluge u stečaju, OIB 18059846821, Tolstojeva 49, 21000 Split</item>
    </izvorni_sadrzaj>
    <derivirana_varijabla naziv="DomainObject.Predmet.ProtuStrankaListFormatedWithAdressOIB_1">
      <item>CALLUNA društvo s ograničenom odgovornošću za trgovinu i usluge u stečaju, OIB 18059846821, Tolstojeva 49, 21000 Split</item>
    </derivirana_varijabla>
  </DomainObject.Predmet.ProtuStrankaListFormatedWithAdressOIB>
  <DomainObject.Predmet.ProtuStrankaListNazivFormated>
    <izvorni_sadrzaj>
      <item>CALLUNA društvo s ograničenom odgovornošću za trgovinu i usluge u stečaju</item>
    </izvorni_sadrzaj>
    <derivirana_varijabla naziv="DomainObject.Predmet.ProtuStrankaListNazivFormated_1">
      <item>CALLUNA društvo s ograničenom odgovornošću za trgovinu i usluge u stečaju</item>
    </derivirana_varijabla>
  </DomainObject.Predmet.ProtuStrankaListNazivFormated>
  <DomainObject.Predmet.ProtuStrankaListNazivFormatedOIB>
    <izvorni_sadrzaj>
      <item>CALLUNA društvo s ograničenom odgovornošću za trgovinu i usluge u stečaju, OIB 18059846821</item>
    </izvorni_sadrzaj>
    <derivirana_varijabla naziv="DomainObject.Predmet.ProtuStrankaListNazivFormatedOIB_1">
      <item>CALLUNA društvo s ograničenom odgovornošću za trgovinu i usluge u stečaju, OIB 18059846821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prosinca 2019.</izvorni_sadrzaj>
    <derivirana_varijabla naziv="DomainObject.Datum_1">27. prosinca 2019.</derivirana_varijabla>
  </DomainObject.Datum>
  <DomainObject.PoslovniBrojDokumenta>
    <izvorni_sadrzaj>Gr 1-405/2019-2</izvorni_sadrzaj>
    <derivirana_varijabla naziv="DomainObject.PoslovniBrojDokumenta_1">Gr 1-405/2019-2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CALLUNA društvo s ograničenom odgovornošću za trgovinu i usluge u stečaju</izvorni_sadrzaj>
    <derivirana_varijabla naziv="DomainObject.Predmet.ProtustrankaIDrugi_1">CALLUNA društvo s ograničenom odgovornošću za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CALLUNA društvo s ograničenom odgovornošću za trgovinu i usluge u stečaju, OIB 18059846821, Tolstojeva 49, 21000 Split</izvorni_sadrzaj>
    <derivirana_varijabla naziv="DomainObject.Predmet.ProtustrankaIDrugiAdressOIB_1">CALLUNA društvo s ograničenom odgovornošću za trgovinu i usluge u stečaju, OIB 18059846821, Tolstojeva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CALLUNA društvo s ograničenom odgovornošću za trgovinu i usluge u stečaju</item>
      <item>FINANCIJSKA AGENCIJA, RC SPLIT</item>
      <item>KEMOKOMPLEKS, društvo s ograničenom odgovornošću za trgovinu i usluge</item>
    </izvorni_sadrzaj>
    <derivirana_varijabla naziv="DomainObject.Predmet.SudioniciListNaziv_1">
      <item>CALLUNA društvo s ograničenom odgovornošću za trgovinu i usluge u stečaju</item>
      <item>FINANCIJSKA AGENCIJA, RC SPLIT</item>
      <item>KEMOKOMPLEKS, društvo s ograničenom odgovornošću za trgovinu i usluge</item>
    </derivirana_varijabla>
  </DomainObject.Predmet.SudioniciListNaziv>
  <DomainObject.Predmet.SudioniciListAdressOIB>
    <izvorni_sadrzaj>
      <item>CALLUNA društvo s ograničenom odgovornošću za trgovinu i usluge u stečaju, OIB 18059846821, Tolstojeva 49,21000 Split</item>
      <item>FINANCIJSKA AGENCIJA, RC SPLIT, OIB 85821130368, Mažuranićevo šetalište 24 b,21000 Split</item>
      <item>KEMOKOMPLEKS, društvo s ograničenom odgovornošću za trgovinu i usluge, OIB 31268189480, Perkovčeva 2,10000 Zagreb</item>
    </izvorni_sadrzaj>
    <derivirana_varijabla naziv="DomainObject.Predmet.SudioniciListAdressOIB_1">
      <item>CALLUNA društvo s ograničenom odgovornošću za trgovinu i usluge u stečaju, OIB 18059846821, Tolstojeva 49,21000 Split</item>
      <item>FINANCIJSKA AGENCIJA, RC SPLIT, OIB 85821130368, Mažuranićevo šetalište 24 b,21000 Split</item>
      <item>KEMOKOMPLEKS, društvo s ograničenom odgovornošću za trgovinu i usluge, OIB 31268189480, Perkovčeva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18059846821</item>
      <item>, OIB 85821130368</item>
      <item>, OIB 31268189480</item>
    </izvorni_sadrzaj>
    <derivirana_varijabla naziv="DomainObject.Predmet.SudioniciListNazivOIB_1">
      <item>, OIB 18059846821</item>
      <item>, OIB 85821130368</item>
      <item>, OIB 31268189480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St-2162/2015</izvorni_sadrzaj>
    <derivirana_varijabla naziv="DomainObject.Predmet.OznakaNizestupanjskogPredmeta_1">St-2162/2015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2015.</izvorni_sadrzaj>
    <derivirana_varijabla naziv="DomainObject.Predmet.DatumPocetkaProcesa_1">20.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3</properties:Pages>
  <properties:Words>775</properties:Words>
  <properties:Characters>4085</properties:Characters>
  <properties:Lines>110</properties:Lines>
  <properties:Paragraphs>30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2019-12-16T08:50:00Z</dcterms:created>
  <dc:creator>Lemaić, Danijela</dc:creator>
  <cp:lastModifiedBy>Vesna Perišić</cp:lastModifiedBy>
  <cp:lastPrinted>2002-02-26T15:53:00Z</cp:lastPrinted>
  <dcterms:modified xmlns:xsi="http://www.w3.org/2001/XMLSchema-instance" xsi:type="dcterms:W3CDTF">2020-01-07T07:08:00Z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Odluka višeg suda (Gr1-405-19-2.docx)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